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CC0" w:rsidRPr="00172659" w:rsidRDefault="001E2CC0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>Приложение № 5</w:t>
      </w:r>
    </w:p>
    <w:p w:rsidR="001E2CC0" w:rsidRPr="00172659" w:rsidRDefault="001E2CC0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к Порядку проведения </w:t>
      </w:r>
    </w:p>
    <w:p w:rsidR="001E2CC0" w:rsidRPr="00172659" w:rsidRDefault="001E2CC0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оценки регулирующего </w:t>
      </w:r>
    </w:p>
    <w:p w:rsidR="001E2CC0" w:rsidRPr="00172659" w:rsidRDefault="001E2CC0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воздействия проектов </w:t>
      </w:r>
    </w:p>
    <w:p w:rsidR="001E2CC0" w:rsidRPr="00172659" w:rsidRDefault="001E2CC0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нормативных правовых актов </w:t>
      </w:r>
    </w:p>
    <w:p w:rsidR="001E2CC0" w:rsidRPr="00172659" w:rsidRDefault="001E2CC0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муниципального образования </w:t>
      </w:r>
    </w:p>
    <w:p w:rsidR="001E2CC0" w:rsidRPr="00172659" w:rsidRDefault="001E2CC0" w:rsidP="00C729FB">
      <w:pPr>
        <w:ind w:left="96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>Щербиновский район</w:t>
      </w:r>
    </w:p>
    <w:p w:rsidR="001E2CC0" w:rsidRPr="00A029D9" w:rsidRDefault="001E2CC0" w:rsidP="00C729FB">
      <w:pPr>
        <w:rPr>
          <w:b/>
        </w:rPr>
      </w:pPr>
      <w:bookmarkStart w:id="0" w:name="P781"/>
      <w:bookmarkEnd w:id="0"/>
    </w:p>
    <w:p w:rsidR="001E2CC0" w:rsidRPr="00A029D9" w:rsidRDefault="001E2CC0" w:rsidP="00C729FB">
      <w:pPr>
        <w:jc w:val="center"/>
        <w:rPr>
          <w:b/>
        </w:rPr>
      </w:pPr>
      <w:r>
        <w:rPr>
          <w:b/>
        </w:rPr>
        <w:t>СВОД ПРЕДЛОЖЕНИЙ</w:t>
      </w:r>
    </w:p>
    <w:p w:rsidR="001E2CC0" w:rsidRPr="00A029D9" w:rsidRDefault="001E2CC0" w:rsidP="00C729FB">
      <w:pPr>
        <w:jc w:val="both"/>
      </w:pPr>
    </w:p>
    <w:p w:rsidR="001E2CC0" w:rsidRPr="00A029D9" w:rsidRDefault="001E2CC0" w:rsidP="00C729FB">
      <w:pPr>
        <w:jc w:val="both"/>
      </w:pPr>
      <w:r w:rsidRPr="00A029D9">
        <w:t>Дата составления свода предложений: ______________________________________.</w:t>
      </w:r>
    </w:p>
    <w:p w:rsidR="001E2CC0" w:rsidRPr="00A029D9" w:rsidRDefault="001E2CC0" w:rsidP="00C729FB">
      <w:pPr>
        <w:jc w:val="both"/>
      </w:pPr>
      <w:r w:rsidRPr="00A029D9">
        <w:t>Наименование регулирующего органа: _______________________________________.</w:t>
      </w:r>
    </w:p>
    <w:p w:rsidR="001E2CC0" w:rsidRPr="00A029D9" w:rsidRDefault="001E2CC0" w:rsidP="00C729FB">
      <w:pPr>
        <w:jc w:val="both"/>
      </w:pPr>
      <w:r w:rsidRPr="00A029D9">
        <w:t>Наименование проекта нормативного правового акта: ________________________.</w:t>
      </w:r>
    </w:p>
    <w:p w:rsidR="001E2CC0" w:rsidRPr="00A029D9" w:rsidRDefault="001E2CC0" w:rsidP="00C729FB">
      <w:pPr>
        <w:jc w:val="both"/>
      </w:pPr>
      <w:r w:rsidRPr="00A029D9">
        <w:t>Срок проведения публичного обсуждения: с ______________ по __________.</w:t>
      </w:r>
    </w:p>
    <w:p w:rsidR="001E2CC0" w:rsidRPr="00A029D9" w:rsidRDefault="001E2CC0" w:rsidP="00C729FB">
      <w:pPr>
        <w:jc w:val="both"/>
      </w:pPr>
      <w:r w:rsidRPr="00A029D9">
        <w:t>Количество экспертов, участвовавших в обсуждении: ____________________.</w:t>
      </w:r>
    </w:p>
    <w:p w:rsidR="001E2CC0" w:rsidRPr="00A029D9" w:rsidRDefault="001E2CC0" w:rsidP="00C729FB">
      <w:pPr>
        <w:jc w:val="both"/>
      </w:pPr>
      <w:r w:rsidRPr="00A029D9">
        <w:t>Перечень органов и организаций, которым были направлены уведомления о проведении публичных консультаций: ________________________________________________________________________________________________________</w:t>
      </w:r>
    </w:p>
    <w:p w:rsidR="001E2CC0" w:rsidRPr="00A029D9" w:rsidRDefault="001E2CC0" w:rsidP="00C729FB">
      <w:pPr>
        <w:jc w:val="both"/>
      </w:pPr>
    </w:p>
    <w:tbl>
      <w:tblPr>
        <w:tblW w:w="1464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690"/>
        <w:gridCol w:w="5040"/>
        <w:gridCol w:w="5400"/>
      </w:tblGrid>
      <w:tr w:rsidR="001E2CC0" w:rsidRPr="00A029D9" w:rsidTr="00226054">
        <w:trPr>
          <w:trHeight w:val="765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№ п/п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Позиция участника публичных консультаций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Позиция регулирующего органа (учтено, учтено частично, не учтено)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Комментарии регулирующего органа (сведения об учете или причинах отклонения замечаний и предложений)</w:t>
            </w:r>
          </w:p>
        </w:tc>
      </w:tr>
      <w:tr w:rsidR="001E2CC0" w:rsidRPr="00A029D9" w:rsidTr="00226054">
        <w:trPr>
          <w:trHeight w:val="33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4</w:t>
            </w:r>
          </w:p>
        </w:tc>
      </w:tr>
      <w:tr w:rsidR="001E2CC0" w:rsidRPr="00A029D9" w:rsidTr="00226054">
        <w:tc>
          <w:tcPr>
            <w:tcW w:w="1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Участник публичных консультаций 1</w:t>
            </w:r>
          </w:p>
        </w:tc>
      </w:tr>
      <w:tr w:rsidR="001E2CC0" w:rsidRPr="00A029D9" w:rsidTr="0022605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</w:p>
        </w:tc>
      </w:tr>
      <w:tr w:rsidR="001E2CC0" w:rsidRPr="00A029D9" w:rsidTr="0022605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3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4</w:t>
            </w:r>
          </w:p>
        </w:tc>
      </w:tr>
      <w:tr w:rsidR="001E2CC0" w:rsidRPr="00A029D9" w:rsidTr="0022605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</w:tr>
      <w:tr w:rsidR="001E2CC0" w:rsidRPr="00A029D9" w:rsidTr="00226054">
        <w:tc>
          <w:tcPr>
            <w:tcW w:w="14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Участник публичных консультаций 2</w:t>
            </w:r>
          </w:p>
        </w:tc>
      </w:tr>
      <w:tr w:rsidR="001E2CC0" w:rsidRPr="00A029D9" w:rsidTr="0022605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</w:tr>
      <w:tr w:rsidR="001E2CC0" w:rsidRPr="00A029D9" w:rsidTr="0022605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A029D9"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</w:tr>
    </w:tbl>
    <w:p w:rsidR="001E2CC0" w:rsidRPr="00A029D9" w:rsidRDefault="001E2CC0" w:rsidP="00C729FB">
      <w:pPr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80"/>
        <w:gridCol w:w="1920"/>
      </w:tblGrid>
      <w:tr w:rsidR="001E2CC0" w:rsidRPr="00A029D9" w:rsidTr="00226054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  <w:r w:rsidRPr="00A029D9">
              <w:t>Общее количество поступивших замечаний и предложений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</w:tr>
      <w:tr w:rsidR="001E2CC0" w:rsidRPr="00A029D9" w:rsidTr="00226054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  <w:r w:rsidRPr="00A029D9">
              <w:t>Общее количество учтенных замечаний и предложений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</w:tr>
      <w:tr w:rsidR="001E2CC0" w:rsidRPr="00A029D9" w:rsidTr="00226054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  <w:r w:rsidRPr="00A029D9">
              <w:t>Общее количество частично учтенных замечаний и предложений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</w:tr>
      <w:tr w:rsidR="001E2CC0" w:rsidRPr="00A029D9" w:rsidTr="00226054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  <w:r w:rsidRPr="00A029D9">
              <w:t>Общее количество неучтенных замечаний и предложений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A029D9" w:rsidRDefault="001E2CC0" w:rsidP="00226054">
            <w:pPr>
              <w:autoSpaceDE w:val="0"/>
              <w:autoSpaceDN w:val="0"/>
              <w:adjustRightInd w:val="0"/>
            </w:pPr>
          </w:p>
        </w:tc>
      </w:tr>
    </w:tbl>
    <w:p w:rsidR="001E2CC0" w:rsidRPr="00A029D9" w:rsidRDefault="001E2CC0" w:rsidP="00C729FB"/>
    <w:p w:rsidR="001E2CC0" w:rsidRPr="00A029D9" w:rsidRDefault="001E2CC0" w:rsidP="00C729FB">
      <w:r w:rsidRPr="00A029D9">
        <w:t>Наименование должности руководителя</w:t>
      </w:r>
    </w:p>
    <w:p w:rsidR="001E2CC0" w:rsidRPr="00A029D9" w:rsidRDefault="001E2CC0" w:rsidP="00C729FB">
      <w:r w:rsidRPr="00A029D9">
        <w:t>регулирующего органа</w:t>
      </w:r>
    </w:p>
    <w:p w:rsidR="001E2CC0" w:rsidRPr="00A029D9" w:rsidRDefault="001E2CC0" w:rsidP="00C729FB">
      <w:r w:rsidRPr="00A029D9">
        <w:t>____________________        ____________________   ________________________</w:t>
      </w:r>
    </w:p>
    <w:p w:rsidR="001E2CC0" w:rsidRPr="00A029D9" w:rsidRDefault="001E2CC0" w:rsidP="00C729FB">
      <w:r w:rsidRPr="00A029D9">
        <w:t xml:space="preserve">               (дата)                                             (подпись)                                (инициалы, фамилия)</w:t>
      </w:r>
    </w:p>
    <w:p w:rsidR="001E2CC0" w:rsidRPr="00A029D9" w:rsidRDefault="001E2CC0" w:rsidP="00C729FB">
      <w:pPr>
        <w:jc w:val="both"/>
      </w:pPr>
    </w:p>
    <w:p w:rsidR="001E2CC0" w:rsidRPr="00A029D9" w:rsidRDefault="001E2CC0" w:rsidP="00C729FB">
      <w:pPr>
        <w:jc w:val="both"/>
      </w:pPr>
    </w:p>
    <w:p w:rsidR="001E2CC0" w:rsidRPr="00A029D9" w:rsidRDefault="001E2CC0" w:rsidP="00C729FB">
      <w:pPr>
        <w:jc w:val="both"/>
      </w:pPr>
    </w:p>
    <w:p w:rsidR="001E2CC0" w:rsidRPr="00D94A6C" w:rsidRDefault="001E2CC0" w:rsidP="00D02168">
      <w:pPr>
        <w:widowControl w:val="0"/>
        <w:jc w:val="both"/>
        <w:rPr>
          <w:snapToGrid w:val="0"/>
        </w:rPr>
      </w:pPr>
      <w:r w:rsidRPr="00D94A6C">
        <w:rPr>
          <w:snapToGrid w:val="0"/>
        </w:rPr>
        <w:t>Наименование должности</w:t>
      </w:r>
    </w:p>
    <w:p w:rsidR="001E2CC0" w:rsidRPr="00D94A6C" w:rsidRDefault="001E2CC0" w:rsidP="00D02168">
      <w:pPr>
        <w:widowControl w:val="0"/>
        <w:jc w:val="both"/>
        <w:rPr>
          <w:snapToGrid w:val="0"/>
        </w:rPr>
      </w:pPr>
      <w:r w:rsidRPr="00D94A6C">
        <w:rPr>
          <w:snapToGrid w:val="0"/>
        </w:rPr>
        <w:t>руководителя уполномоченного органа</w:t>
      </w:r>
    </w:p>
    <w:p w:rsidR="001E2CC0" w:rsidRPr="00D94A6C" w:rsidRDefault="001E2CC0" w:rsidP="00D02168">
      <w:pPr>
        <w:widowControl w:val="0"/>
        <w:jc w:val="both"/>
        <w:rPr>
          <w:snapToGrid w:val="0"/>
        </w:rPr>
      </w:pPr>
      <w:r w:rsidRPr="00D94A6C">
        <w:rPr>
          <w:snapToGrid w:val="0"/>
        </w:rPr>
        <w:t xml:space="preserve">_________________________   </w:t>
      </w:r>
      <w:r>
        <w:rPr>
          <w:snapToGrid w:val="0"/>
        </w:rPr>
        <w:t xml:space="preserve">                     </w:t>
      </w:r>
      <w:r w:rsidRPr="00D94A6C">
        <w:rPr>
          <w:snapToGrid w:val="0"/>
        </w:rPr>
        <w:t xml:space="preserve"> _</w:t>
      </w:r>
      <w:r>
        <w:rPr>
          <w:snapToGrid w:val="0"/>
        </w:rPr>
        <w:t xml:space="preserve">                                            </w:t>
      </w:r>
      <w:r w:rsidRPr="00D94A6C">
        <w:rPr>
          <w:snapToGrid w:val="0"/>
        </w:rPr>
        <w:t xml:space="preserve">____________      </w:t>
      </w:r>
      <w:r>
        <w:rPr>
          <w:snapToGrid w:val="0"/>
        </w:rPr>
        <w:t xml:space="preserve">                                           </w:t>
      </w:r>
      <w:r w:rsidRPr="00D94A6C">
        <w:rPr>
          <w:snapToGrid w:val="0"/>
        </w:rPr>
        <w:t xml:space="preserve">   </w:t>
      </w:r>
      <w:r>
        <w:rPr>
          <w:snapToGrid w:val="0"/>
        </w:rPr>
        <w:t xml:space="preserve"> </w:t>
      </w:r>
      <w:r w:rsidRPr="00D94A6C">
        <w:rPr>
          <w:snapToGrid w:val="0"/>
        </w:rPr>
        <w:t>______________________</w:t>
      </w:r>
    </w:p>
    <w:p w:rsidR="001E2CC0" w:rsidRPr="00D94A6C" w:rsidRDefault="001E2CC0" w:rsidP="00D02168">
      <w:pPr>
        <w:widowControl w:val="0"/>
        <w:jc w:val="both"/>
        <w:rPr>
          <w:snapToGrid w:val="0"/>
        </w:rPr>
      </w:pPr>
      <w:r>
        <w:rPr>
          <w:snapToGrid w:val="0"/>
        </w:rPr>
        <w:t xml:space="preserve">    </w:t>
      </w:r>
      <w:r w:rsidRPr="00D94A6C">
        <w:rPr>
          <w:snapToGrid w:val="0"/>
        </w:rPr>
        <w:t xml:space="preserve">(инициалы, фамилия)                       </w:t>
      </w:r>
      <w:r>
        <w:rPr>
          <w:snapToGrid w:val="0"/>
        </w:rPr>
        <w:t xml:space="preserve">          </w:t>
      </w:r>
      <w:r w:rsidRPr="00D94A6C">
        <w:rPr>
          <w:snapToGrid w:val="0"/>
        </w:rPr>
        <w:t xml:space="preserve"> </w:t>
      </w:r>
      <w:r>
        <w:rPr>
          <w:snapToGrid w:val="0"/>
        </w:rPr>
        <w:t xml:space="preserve">                                                     </w:t>
      </w:r>
      <w:r w:rsidRPr="00D94A6C">
        <w:rPr>
          <w:snapToGrid w:val="0"/>
        </w:rPr>
        <w:t xml:space="preserve">(дата)                                 </w:t>
      </w:r>
      <w:r>
        <w:rPr>
          <w:snapToGrid w:val="0"/>
        </w:rPr>
        <w:t xml:space="preserve">                                       </w:t>
      </w:r>
      <w:r w:rsidRPr="00D94A6C">
        <w:rPr>
          <w:snapToGrid w:val="0"/>
        </w:rPr>
        <w:t xml:space="preserve">  (подпись)</w:t>
      </w:r>
    </w:p>
    <w:p w:rsidR="001E2CC0" w:rsidRPr="00EA5E54" w:rsidRDefault="001E2CC0" w:rsidP="00D02168">
      <w:pPr>
        <w:widowControl w:val="0"/>
        <w:autoSpaceDE w:val="0"/>
        <w:autoSpaceDN w:val="0"/>
        <w:adjustRightInd w:val="0"/>
        <w:ind w:firstLine="720"/>
        <w:jc w:val="both"/>
        <w:rPr>
          <w:highlight w:val="yellow"/>
        </w:rPr>
      </w:pPr>
    </w:p>
    <w:p w:rsidR="001E2CC0" w:rsidRPr="00A029D9" w:rsidRDefault="001E2CC0" w:rsidP="00C729FB">
      <w:pPr>
        <w:jc w:val="both"/>
      </w:pPr>
    </w:p>
    <w:p w:rsidR="001E2CC0" w:rsidRDefault="001E2CC0" w:rsidP="00C729FB">
      <w:pPr>
        <w:jc w:val="both"/>
      </w:pPr>
    </w:p>
    <w:p w:rsidR="001E2CC0" w:rsidRDefault="001E2CC0" w:rsidP="00C729FB">
      <w:pPr>
        <w:jc w:val="both"/>
      </w:pPr>
    </w:p>
    <w:p w:rsidR="001E2CC0" w:rsidRDefault="001E2CC0" w:rsidP="00C729FB">
      <w:pPr>
        <w:jc w:val="both"/>
      </w:pPr>
    </w:p>
    <w:p w:rsidR="001E2CC0" w:rsidRDefault="001E2CC0" w:rsidP="00C729FB">
      <w:pPr>
        <w:jc w:val="both"/>
      </w:pPr>
    </w:p>
    <w:p w:rsidR="001E2CC0" w:rsidRDefault="001E2CC0" w:rsidP="00C729FB">
      <w:pPr>
        <w:jc w:val="both"/>
      </w:pPr>
    </w:p>
    <w:p w:rsidR="001E2CC0" w:rsidRDefault="001E2CC0" w:rsidP="00C729FB">
      <w:pPr>
        <w:jc w:val="both"/>
      </w:pPr>
    </w:p>
    <w:p w:rsidR="001E2CC0" w:rsidRDefault="001E2CC0" w:rsidP="00C729FB">
      <w:pPr>
        <w:jc w:val="both"/>
      </w:pPr>
    </w:p>
    <w:p w:rsidR="001E2CC0" w:rsidRPr="00A029D9" w:rsidRDefault="001E2CC0" w:rsidP="00C729FB">
      <w:pPr>
        <w:jc w:val="both"/>
      </w:pPr>
    </w:p>
    <w:p w:rsidR="001E2CC0" w:rsidRPr="00172659" w:rsidRDefault="001E2CC0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>Приложение № 6</w:t>
      </w:r>
    </w:p>
    <w:p w:rsidR="001E2CC0" w:rsidRPr="00172659" w:rsidRDefault="001E2CC0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к Порядку проведения </w:t>
      </w:r>
    </w:p>
    <w:p w:rsidR="001E2CC0" w:rsidRPr="00172659" w:rsidRDefault="001E2CC0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оценки регулирующего </w:t>
      </w:r>
    </w:p>
    <w:p w:rsidR="001E2CC0" w:rsidRPr="00172659" w:rsidRDefault="001E2CC0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воздействия проектов </w:t>
      </w:r>
    </w:p>
    <w:p w:rsidR="001E2CC0" w:rsidRPr="00172659" w:rsidRDefault="001E2CC0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 xml:space="preserve">нормативных правовых актов </w:t>
      </w:r>
    </w:p>
    <w:p w:rsidR="001E2CC0" w:rsidRPr="00172659" w:rsidRDefault="001E2CC0" w:rsidP="00C729FB">
      <w:pPr>
        <w:ind w:left="10200"/>
        <w:jc w:val="center"/>
        <w:rPr>
          <w:sz w:val="28"/>
          <w:szCs w:val="28"/>
        </w:rPr>
      </w:pPr>
      <w:bookmarkStart w:id="1" w:name="_GoBack"/>
      <w:bookmarkEnd w:id="1"/>
      <w:r w:rsidRPr="00172659">
        <w:rPr>
          <w:sz w:val="28"/>
          <w:szCs w:val="28"/>
        </w:rPr>
        <w:t xml:space="preserve">муниципального образования </w:t>
      </w:r>
    </w:p>
    <w:p w:rsidR="001E2CC0" w:rsidRPr="00172659" w:rsidRDefault="001E2CC0" w:rsidP="00C729FB">
      <w:pPr>
        <w:ind w:left="10200"/>
        <w:jc w:val="center"/>
        <w:rPr>
          <w:sz w:val="28"/>
          <w:szCs w:val="28"/>
        </w:rPr>
      </w:pPr>
      <w:r w:rsidRPr="00172659">
        <w:rPr>
          <w:sz w:val="28"/>
          <w:szCs w:val="28"/>
        </w:rPr>
        <w:t>Щербиновский район</w:t>
      </w:r>
    </w:p>
    <w:p w:rsidR="001E2CC0" w:rsidRPr="00172659" w:rsidRDefault="001E2CC0" w:rsidP="00C729FB">
      <w:pPr>
        <w:jc w:val="both"/>
        <w:rPr>
          <w:sz w:val="28"/>
          <w:szCs w:val="28"/>
        </w:rPr>
      </w:pPr>
    </w:p>
    <w:p w:rsidR="001E2CC0" w:rsidRPr="00172659" w:rsidRDefault="001E2CC0" w:rsidP="00C729FB">
      <w:pPr>
        <w:ind w:left="1080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>Главе</w:t>
      </w:r>
    </w:p>
    <w:p w:rsidR="001E2CC0" w:rsidRPr="00172659" w:rsidRDefault="001E2CC0" w:rsidP="00C729FB">
      <w:pPr>
        <w:ind w:left="1080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>муниципального образования</w:t>
      </w:r>
    </w:p>
    <w:p w:rsidR="001E2CC0" w:rsidRPr="00172659" w:rsidRDefault="001E2CC0" w:rsidP="00C729FB">
      <w:pPr>
        <w:ind w:left="10800"/>
        <w:jc w:val="both"/>
        <w:rPr>
          <w:sz w:val="28"/>
          <w:szCs w:val="28"/>
        </w:rPr>
      </w:pPr>
      <w:r w:rsidRPr="00172659">
        <w:rPr>
          <w:sz w:val="28"/>
          <w:szCs w:val="28"/>
        </w:rPr>
        <w:t>Щербиновский район</w:t>
      </w:r>
    </w:p>
    <w:p w:rsidR="001E2CC0" w:rsidRPr="00A029D9" w:rsidRDefault="001E2CC0" w:rsidP="00C729FB">
      <w:pPr>
        <w:jc w:val="both"/>
      </w:pPr>
    </w:p>
    <w:p w:rsidR="001E2CC0" w:rsidRPr="00172659" w:rsidRDefault="001E2CC0" w:rsidP="00C729FB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1E2CC0" w:rsidRPr="00172659" w:rsidRDefault="001E2CC0" w:rsidP="00C729FB">
      <w:pPr>
        <w:jc w:val="center"/>
        <w:rPr>
          <w:b/>
        </w:rPr>
      </w:pPr>
      <w:r w:rsidRPr="00172659">
        <w:rPr>
          <w:b/>
        </w:rPr>
        <w:t>с изложением разногласий по результатам</w:t>
      </w:r>
    </w:p>
    <w:p w:rsidR="001E2CC0" w:rsidRPr="00172659" w:rsidRDefault="001E2CC0" w:rsidP="00C729FB">
      <w:pPr>
        <w:jc w:val="center"/>
        <w:rPr>
          <w:b/>
        </w:rPr>
      </w:pPr>
      <w:r w:rsidRPr="00172659">
        <w:rPr>
          <w:b/>
        </w:rPr>
        <w:t>рассмотрения заключения об оценке регулирующего воздействия проекта</w:t>
      </w:r>
    </w:p>
    <w:p w:rsidR="001E2CC0" w:rsidRPr="00172659" w:rsidRDefault="001E2CC0" w:rsidP="00C729FB">
      <w:pPr>
        <w:autoSpaceDE w:val="0"/>
        <w:autoSpaceDN w:val="0"/>
        <w:adjustRightInd w:val="0"/>
        <w:jc w:val="center"/>
        <w:rPr>
          <w:b/>
        </w:rPr>
      </w:pPr>
      <w:r w:rsidRPr="00172659">
        <w:rPr>
          <w:b/>
        </w:rPr>
        <w:t>___________________________________________________________________________</w:t>
      </w:r>
    </w:p>
    <w:p w:rsidR="001E2CC0" w:rsidRPr="00172659" w:rsidRDefault="001E2CC0" w:rsidP="00C729FB">
      <w:pPr>
        <w:jc w:val="center"/>
        <w:rPr>
          <w:b/>
        </w:rPr>
      </w:pPr>
      <w:r w:rsidRPr="00172659">
        <w:rPr>
          <w:b/>
        </w:rPr>
        <w:t>(наименование проекта нормативного правового акта</w:t>
      </w:r>
      <w:r>
        <w:rPr>
          <w:b/>
        </w:rPr>
        <w:t xml:space="preserve">, </w:t>
      </w:r>
      <w:r>
        <w:rPr>
          <w:b/>
          <w:lang w:val="en-US"/>
        </w:rPr>
        <w:t>ID</w:t>
      </w:r>
      <w:r w:rsidRPr="005B6990">
        <w:rPr>
          <w:b/>
        </w:rPr>
        <w:t xml:space="preserve"> </w:t>
      </w:r>
      <w:r>
        <w:rPr>
          <w:b/>
        </w:rPr>
        <w:t>проекта</w:t>
      </w:r>
      <w:r w:rsidRPr="00172659">
        <w:rPr>
          <w:b/>
        </w:rPr>
        <w:t>)</w:t>
      </w:r>
    </w:p>
    <w:p w:rsidR="001E2CC0" w:rsidRPr="00172659" w:rsidRDefault="001E2CC0" w:rsidP="00C729FB">
      <w:pPr>
        <w:jc w:val="center"/>
        <w:rPr>
          <w:b/>
        </w:rPr>
      </w:pPr>
      <w:r w:rsidRPr="00172659">
        <w:rPr>
          <w:b/>
        </w:rPr>
        <w:t>от _________________ № __________________</w:t>
      </w:r>
    </w:p>
    <w:p w:rsidR="001E2CC0" w:rsidRPr="00172659" w:rsidRDefault="001E2CC0" w:rsidP="00C729FB">
      <w:pPr>
        <w:jc w:val="center"/>
        <w:rPr>
          <w:b/>
        </w:rPr>
      </w:pPr>
      <w:r w:rsidRPr="00172659">
        <w:rPr>
          <w:b/>
        </w:rPr>
        <w:t>(дата и номер заключения)</w:t>
      </w:r>
    </w:p>
    <w:tbl>
      <w:tblPr>
        <w:tblW w:w="15000" w:type="dxa"/>
        <w:tblInd w:w="-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40"/>
        <w:gridCol w:w="7920"/>
        <w:gridCol w:w="6240"/>
      </w:tblGrid>
      <w:tr w:rsidR="001E2CC0" w:rsidRPr="00172659" w:rsidTr="0022605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№ п/п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Замечание уполномоченного органа, изложенное в заключении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Обоснование разногласий регулирующего органа</w:t>
            </w:r>
          </w:p>
        </w:tc>
      </w:tr>
      <w:tr w:rsidR="001E2CC0" w:rsidRPr="00172659" w:rsidTr="0022605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2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3</w:t>
            </w:r>
          </w:p>
        </w:tc>
      </w:tr>
      <w:tr w:rsidR="001E2CC0" w:rsidRPr="00172659" w:rsidTr="0022605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  <w:jc w:val="center"/>
            </w:pPr>
            <w:r w:rsidRPr="00172659">
              <w:t>1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</w:pPr>
          </w:p>
        </w:tc>
      </w:tr>
      <w:tr w:rsidR="001E2CC0" w:rsidRPr="00172659" w:rsidTr="0022605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</w:pPr>
          </w:p>
        </w:tc>
      </w:tr>
      <w:tr w:rsidR="001E2CC0" w:rsidRPr="00172659" w:rsidTr="0022605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</w:pPr>
          </w:p>
        </w:tc>
      </w:tr>
      <w:tr w:rsidR="001E2CC0" w:rsidRPr="00172659" w:rsidTr="0022605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</w:pPr>
          </w:p>
        </w:tc>
      </w:tr>
      <w:tr w:rsidR="001E2CC0" w:rsidRPr="00172659" w:rsidTr="00226054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C0" w:rsidRPr="00172659" w:rsidRDefault="001E2CC0" w:rsidP="00226054">
            <w:pPr>
              <w:autoSpaceDE w:val="0"/>
              <w:autoSpaceDN w:val="0"/>
              <w:adjustRightInd w:val="0"/>
            </w:pPr>
          </w:p>
        </w:tc>
      </w:tr>
    </w:tbl>
    <w:p w:rsidR="001E2CC0" w:rsidRPr="00172659" w:rsidRDefault="001E2CC0" w:rsidP="00C729FB"/>
    <w:p w:rsidR="001E2CC0" w:rsidRPr="00172659" w:rsidRDefault="001E2CC0" w:rsidP="00C729FB">
      <w:r w:rsidRPr="00172659">
        <w:t>____________________________________  ___________  ________________________</w:t>
      </w:r>
    </w:p>
    <w:p w:rsidR="001E2CC0" w:rsidRPr="00172659" w:rsidRDefault="001E2CC0" w:rsidP="00C729FB">
      <w:r w:rsidRPr="00172659">
        <w:t>(наименование должности руководителя                       (подпись)                (инициалы, фамилия)</w:t>
      </w:r>
    </w:p>
    <w:p w:rsidR="001E2CC0" w:rsidRPr="00172659" w:rsidRDefault="001E2CC0" w:rsidP="00C729FB">
      <w:r w:rsidRPr="00172659">
        <w:t>регулирующего органа)                                                                                                                                                                                                    ».</w:t>
      </w:r>
    </w:p>
    <w:p w:rsidR="001E2CC0" w:rsidRDefault="001E2CC0" w:rsidP="00C729FB">
      <w:pPr>
        <w:rPr>
          <w:sz w:val="28"/>
          <w:szCs w:val="28"/>
        </w:rPr>
      </w:pPr>
    </w:p>
    <w:p w:rsidR="001E2CC0" w:rsidRDefault="001E2CC0" w:rsidP="00C729FB">
      <w:pPr>
        <w:rPr>
          <w:sz w:val="28"/>
          <w:szCs w:val="28"/>
        </w:rPr>
      </w:pPr>
    </w:p>
    <w:p w:rsidR="001E2CC0" w:rsidRPr="00172659" w:rsidRDefault="001E2CC0" w:rsidP="00C729FB">
      <w:pPr>
        <w:rPr>
          <w:sz w:val="28"/>
          <w:szCs w:val="28"/>
        </w:rPr>
      </w:pPr>
    </w:p>
    <w:p w:rsidR="001E2CC0" w:rsidRPr="00D94A6C" w:rsidRDefault="001E2CC0" w:rsidP="00430EE7">
      <w:pPr>
        <w:widowControl w:val="0"/>
        <w:jc w:val="both"/>
        <w:rPr>
          <w:snapToGrid w:val="0"/>
        </w:rPr>
      </w:pPr>
      <w:r w:rsidRPr="00D94A6C">
        <w:rPr>
          <w:snapToGrid w:val="0"/>
        </w:rPr>
        <w:t>Наименование должности</w:t>
      </w:r>
    </w:p>
    <w:p w:rsidR="001E2CC0" w:rsidRPr="00D94A6C" w:rsidRDefault="001E2CC0" w:rsidP="00430EE7">
      <w:pPr>
        <w:widowControl w:val="0"/>
        <w:jc w:val="both"/>
        <w:rPr>
          <w:snapToGrid w:val="0"/>
        </w:rPr>
      </w:pPr>
      <w:r w:rsidRPr="00D94A6C">
        <w:rPr>
          <w:snapToGrid w:val="0"/>
        </w:rPr>
        <w:t>руководителя уполномоченного органа</w:t>
      </w:r>
    </w:p>
    <w:p w:rsidR="001E2CC0" w:rsidRPr="00D94A6C" w:rsidRDefault="001E2CC0" w:rsidP="00430EE7">
      <w:pPr>
        <w:widowControl w:val="0"/>
        <w:jc w:val="both"/>
        <w:rPr>
          <w:snapToGrid w:val="0"/>
        </w:rPr>
      </w:pPr>
      <w:r w:rsidRPr="00D94A6C">
        <w:rPr>
          <w:snapToGrid w:val="0"/>
        </w:rPr>
        <w:t xml:space="preserve">_________________________   </w:t>
      </w:r>
      <w:r>
        <w:rPr>
          <w:snapToGrid w:val="0"/>
        </w:rPr>
        <w:t xml:space="preserve">                                                                  </w:t>
      </w:r>
      <w:r w:rsidRPr="00D94A6C">
        <w:rPr>
          <w:snapToGrid w:val="0"/>
        </w:rPr>
        <w:t xml:space="preserve">____________      </w:t>
      </w:r>
      <w:r>
        <w:rPr>
          <w:snapToGrid w:val="0"/>
        </w:rPr>
        <w:t xml:space="preserve">                                           </w:t>
      </w:r>
      <w:r w:rsidRPr="00D94A6C">
        <w:rPr>
          <w:snapToGrid w:val="0"/>
        </w:rPr>
        <w:t xml:space="preserve">   </w:t>
      </w:r>
      <w:r>
        <w:rPr>
          <w:snapToGrid w:val="0"/>
        </w:rPr>
        <w:t xml:space="preserve"> </w:t>
      </w:r>
      <w:r w:rsidRPr="00D94A6C">
        <w:rPr>
          <w:snapToGrid w:val="0"/>
        </w:rPr>
        <w:t>______________________</w:t>
      </w:r>
    </w:p>
    <w:p w:rsidR="001E2CC0" w:rsidRPr="00D94A6C" w:rsidRDefault="001E2CC0" w:rsidP="00430EE7">
      <w:pPr>
        <w:widowControl w:val="0"/>
        <w:jc w:val="both"/>
        <w:rPr>
          <w:snapToGrid w:val="0"/>
        </w:rPr>
      </w:pPr>
      <w:r>
        <w:rPr>
          <w:snapToGrid w:val="0"/>
        </w:rPr>
        <w:t xml:space="preserve">    </w:t>
      </w:r>
      <w:r w:rsidRPr="00D94A6C">
        <w:rPr>
          <w:snapToGrid w:val="0"/>
        </w:rPr>
        <w:t xml:space="preserve">(инициалы, фамилия)                       </w:t>
      </w:r>
      <w:r>
        <w:rPr>
          <w:snapToGrid w:val="0"/>
        </w:rPr>
        <w:t xml:space="preserve">          </w:t>
      </w:r>
      <w:r w:rsidRPr="00D94A6C">
        <w:rPr>
          <w:snapToGrid w:val="0"/>
        </w:rPr>
        <w:t xml:space="preserve"> </w:t>
      </w:r>
      <w:r>
        <w:rPr>
          <w:snapToGrid w:val="0"/>
        </w:rPr>
        <w:t xml:space="preserve">                                                     </w:t>
      </w:r>
      <w:r w:rsidRPr="00D94A6C">
        <w:rPr>
          <w:snapToGrid w:val="0"/>
        </w:rPr>
        <w:t xml:space="preserve">(дата)                                 </w:t>
      </w:r>
      <w:r>
        <w:rPr>
          <w:snapToGrid w:val="0"/>
        </w:rPr>
        <w:t xml:space="preserve">                                       </w:t>
      </w:r>
      <w:r w:rsidRPr="00D94A6C">
        <w:rPr>
          <w:snapToGrid w:val="0"/>
        </w:rPr>
        <w:t xml:space="preserve">  (подпись)</w:t>
      </w:r>
    </w:p>
    <w:p w:rsidR="001E2CC0" w:rsidRPr="00EA5E54" w:rsidRDefault="001E2CC0" w:rsidP="00430EE7">
      <w:pPr>
        <w:widowControl w:val="0"/>
        <w:autoSpaceDE w:val="0"/>
        <w:autoSpaceDN w:val="0"/>
        <w:adjustRightInd w:val="0"/>
        <w:ind w:firstLine="720"/>
        <w:jc w:val="both"/>
        <w:rPr>
          <w:highlight w:val="yellow"/>
        </w:rPr>
      </w:pPr>
    </w:p>
    <w:p w:rsidR="001E2CC0" w:rsidRPr="00A029D9" w:rsidRDefault="001E2CC0" w:rsidP="009C2C96">
      <w:pPr>
        <w:jc w:val="both"/>
      </w:pPr>
    </w:p>
    <w:p w:rsidR="001E2CC0" w:rsidRPr="00172659" w:rsidRDefault="001E2CC0" w:rsidP="001726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2CC0" w:rsidRPr="00172659" w:rsidRDefault="001E2CC0" w:rsidP="00172659">
      <w:pPr>
        <w:jc w:val="both"/>
        <w:rPr>
          <w:sz w:val="28"/>
          <w:szCs w:val="28"/>
        </w:rPr>
      </w:pPr>
    </w:p>
    <w:p w:rsidR="001E2CC0" w:rsidRDefault="001E2CC0" w:rsidP="00C729FB"/>
    <w:sectPr w:rsidR="001E2CC0" w:rsidSect="00C729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29FB"/>
    <w:rsid w:val="00143B0F"/>
    <w:rsid w:val="00172659"/>
    <w:rsid w:val="001C3BE2"/>
    <w:rsid w:val="001E2CC0"/>
    <w:rsid w:val="00226054"/>
    <w:rsid w:val="003C30CD"/>
    <w:rsid w:val="00430EE7"/>
    <w:rsid w:val="005B6990"/>
    <w:rsid w:val="006C434C"/>
    <w:rsid w:val="006E0695"/>
    <w:rsid w:val="007C2547"/>
    <w:rsid w:val="008E0FA9"/>
    <w:rsid w:val="009900AC"/>
    <w:rsid w:val="009C2C96"/>
    <w:rsid w:val="00A029D9"/>
    <w:rsid w:val="00B04097"/>
    <w:rsid w:val="00BC0184"/>
    <w:rsid w:val="00C729FB"/>
    <w:rsid w:val="00D02168"/>
    <w:rsid w:val="00D94A6C"/>
    <w:rsid w:val="00DF3E77"/>
    <w:rsid w:val="00EA5E54"/>
    <w:rsid w:val="00F30B4C"/>
    <w:rsid w:val="00F97777"/>
    <w:rsid w:val="00FE0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9F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30B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0B4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4</Pages>
  <Words>531</Words>
  <Characters>3031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13</cp:revision>
  <cp:lastPrinted>2021-12-09T11:02:00Z</cp:lastPrinted>
  <dcterms:created xsi:type="dcterms:W3CDTF">2020-05-19T08:55:00Z</dcterms:created>
  <dcterms:modified xsi:type="dcterms:W3CDTF">2021-12-09T11:04:00Z</dcterms:modified>
</cp:coreProperties>
</file>